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8AD" w:rsidRDefault="008228AD" w:rsidP="004E53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A7839">
        <w:rPr>
          <w:rFonts w:ascii="Times New Roman" w:hAnsi="Times New Roman"/>
          <w:b/>
          <w:sz w:val="28"/>
          <w:szCs w:val="28"/>
        </w:rPr>
        <w:t xml:space="preserve">Проверки за </w:t>
      </w:r>
      <w:r>
        <w:rPr>
          <w:rFonts w:ascii="Times New Roman" w:hAnsi="Times New Roman"/>
          <w:b/>
          <w:sz w:val="28"/>
          <w:szCs w:val="28"/>
        </w:rPr>
        <w:t>ноябрь</w:t>
      </w:r>
      <w:r w:rsidRPr="002A7839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8</w:t>
      </w:r>
      <w:r w:rsidRPr="002A7839">
        <w:rPr>
          <w:rFonts w:ascii="Times New Roman" w:hAnsi="Times New Roman"/>
          <w:b/>
          <w:sz w:val="28"/>
          <w:szCs w:val="28"/>
        </w:rPr>
        <w:t xml:space="preserve"> года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228AD" w:rsidRDefault="008228AD" w:rsidP="004E53A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Краснозерского района</w:t>
      </w:r>
    </w:p>
    <w:p w:rsidR="008228AD" w:rsidRPr="002A7839" w:rsidRDefault="008228AD" w:rsidP="005E159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27"/>
        <w:gridCol w:w="3827"/>
        <w:gridCol w:w="1701"/>
        <w:gridCol w:w="1843"/>
        <w:gridCol w:w="2126"/>
        <w:gridCol w:w="2870"/>
      </w:tblGrid>
      <w:tr w:rsidR="008228AD" w:rsidRPr="007923F4" w:rsidTr="007923F4"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Цель проведения проверки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Вид проверки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(плановая/внеплановая)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Форма проведения проверки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(выездная/документарная)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Наименование органа контроля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образовательное учреждение Краснозерского района Новосибирской области Зубковская СОШ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Осуществление федерального государственного надзора и контроля за исполнением обязательных требований законодательства Российской Федерации в области обеспечения санитарно – эпидемиологического благополучия населения, защиты прав потребителей и в области потребительского рынка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29.11.2018г.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 xml:space="preserve">Территориальный  отдел  Управления  Роспотребнадзора  по Новосибирской области в Карасукском районе 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Коневская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Государственный контроль  за соблюдением требований законодательства Российской Федерации, правил, стандартов, технических норм и иных нормативных документов в области безопасности дорожного движения.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 xml:space="preserve">внеплановая 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02.11.2018г.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 xml:space="preserve">выездная 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7 МОТН и РАМТС ГИБДД ГУ МВД России по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Краснозерская средняя общеобразовательная школа №1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21.11.2018г.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Государственный контроль  за соблюдением требований законодательства Российской Федерации, правил, стандартов, технических норм и иных нормативных документов в области безопасности дорожного движения.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23.11.2018г.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7 МОТН и РАМТС ГИБДД ГУ МВД России по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общеобразовательное учреждение Краснозерского района Новосибирской области Садовская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внеплановая</w:t>
            </w:r>
            <w:bookmarkStart w:id="0" w:name="_GoBack"/>
            <w:bookmarkEnd w:id="0"/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14.11.2018г.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Государственный контроль  за соблюдением требований законодательства Российской Федерации, правил, стандартов, технических норм и иных нормативных документов в области безопасности дорожного движения.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29.11.2018г.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7 МОТН и РАМТС ГИБДД ГУ МВД России по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Краснозерская средняя общеобразовательная школа № 2 имени Ф. И. Анисичкина</w:t>
            </w:r>
          </w:p>
        </w:tc>
        <w:tc>
          <w:tcPr>
            <w:tcW w:w="3827" w:type="dxa"/>
            <w:tcBorders>
              <w:left w:val="single" w:sz="4" w:space="0" w:color="auto"/>
            </w:tcBorders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05.11.2018г - 27.11.2018г.</w:t>
            </w:r>
          </w:p>
        </w:tc>
        <w:tc>
          <w:tcPr>
            <w:tcW w:w="2126" w:type="dxa"/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 Краснозерский детский сад № 4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Оценка соответствия осуществляемых юридическим лицом (индивидуальным предпринимателем) деятельности или действий (бездействия) обязательным требованиям пожарной безопасности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05.11.2018г.- 30.11.2018г.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14.11.2018г.- 11.12.2018г.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Краснозерский детский сад №5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Осуществление федерального государственного надзора  и контроля за соблюдением обязательных требований законодательства Российской Федерации в области обеспечения санитарно-эпидемического благополучия населения, защиты прав потребителей и в области потребительского рынка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с 06.11.2018 по 03.12.2018г.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Краснозерский детский сад №5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Осуществление федерального государственного надзора  и контроля за соблюдением обязательных требований законодательства Российской Федерации в области пожарной безопасности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05.11.2018г.-30.11.2018г.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Отделение надзорной деятельности и профилактической работы по Краснозерскому району Новосибирской области УНД и ПРГУ МЧС России по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7923F4">
              <w:rPr>
                <w:rFonts w:ascii="Times New Roman" w:hAnsi="Times New Roman"/>
                <w:sz w:val="24"/>
                <w:szCs w:val="28"/>
              </w:rPr>
              <w:t>муниципальное казенное дошкольное образовательное учреждение Краснозерского района Новосибирской области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7923F4">
              <w:rPr>
                <w:rFonts w:ascii="Times New Roman" w:hAnsi="Times New Roman"/>
                <w:sz w:val="24"/>
                <w:szCs w:val="28"/>
              </w:rPr>
              <w:t>Майский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Осуществление федерального государственного надзора  и контроля за соблюдением обязательных требований законодательства Российской Федерации в области обеспечения санитарно-эпидемического благополучия населения, защиты прав потребителей и в области потребительского рынка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8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8"/>
              </w:rPr>
              <w:t>13.11 2018г.-10.11.2018г.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8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  <w:r w:rsidRPr="007923F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исполнение законодательства Российской Федерации в сфере ветеринарии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8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19.11.2018г.-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20.11.2018г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8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Государственный региональный ветеринарный надзор управления ветеринарии Новосибирской области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Нижнечеремошнский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Соблюдение законодательства РФ и иных норм правовых актов в сфере закупок товаров, работ и услуг для обеспечения муниципальных нужд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26.11.2018г.-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30.11.2018г.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документарная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Инспекция по осуществлению ведомственного контроля за соблюдением законодательства РФ и иных нормативных правовых актов о контрактной системе в сфере закупок администрации Краснозерского района</w:t>
            </w:r>
          </w:p>
        </w:tc>
      </w:tr>
      <w:tr w:rsidR="008228AD" w:rsidRPr="007923F4" w:rsidTr="007923F4">
        <w:trPr>
          <w:cantSplit/>
          <w:trHeight w:val="1134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Петропавловский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исполнение законодательства Российской Федерации в сфере ветеринарии</w:t>
            </w:r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13.11.2018г.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 xml:space="preserve">Государственный региональный ветеринарный надзор управления ветеринарии Новосибирской области </w:t>
            </w:r>
          </w:p>
        </w:tc>
      </w:tr>
      <w:tr w:rsidR="008228AD" w:rsidRPr="007923F4" w:rsidTr="007923F4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pStyle w:val="20"/>
              <w:shd w:val="clear" w:color="auto" w:fill="auto"/>
              <w:spacing w:after="0" w:line="240" w:lineRule="auto"/>
              <w:ind w:left="34"/>
              <w:jc w:val="center"/>
              <w:rPr>
                <w:rStyle w:val="214pt"/>
                <w:sz w:val="24"/>
                <w:szCs w:val="24"/>
              </w:rPr>
            </w:pPr>
            <w:r w:rsidRPr="007923F4">
              <w:rPr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Садовский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обеспечение санитарно - эпидемиологического благополучия населения, защиты прав потребителей и соблюдения обязательных требований к товарам (работам, услугам)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внеплановая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14.11.2018г.</w:t>
            </w: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sz w:val="24"/>
                <w:szCs w:val="24"/>
              </w:rPr>
              <w:t>Территориальный  отдел  Управления  Роспотребнадзора  по Новосибирской области в Карасукском районе</w:t>
            </w:r>
          </w:p>
        </w:tc>
      </w:tr>
      <w:tr w:rsidR="008228AD" w:rsidRPr="007923F4" w:rsidTr="007923F4"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8228AD" w:rsidRPr="007923F4" w:rsidRDefault="008228AD" w:rsidP="007923F4">
            <w:pPr>
              <w:pStyle w:val="20"/>
              <w:shd w:val="clear" w:color="auto" w:fill="auto"/>
              <w:spacing w:after="0" w:line="240" w:lineRule="auto"/>
              <w:ind w:left="34"/>
              <w:jc w:val="center"/>
              <w:rPr>
                <w:rStyle w:val="214pt"/>
                <w:sz w:val="24"/>
                <w:szCs w:val="24"/>
              </w:rPr>
            </w:pPr>
            <w:r w:rsidRPr="007923F4">
              <w:rPr>
                <w:rStyle w:val="214pt"/>
                <w:sz w:val="24"/>
                <w:szCs w:val="24"/>
              </w:rPr>
              <w:t>муниципальное казенное учреждение дополнительного образования</w:t>
            </w:r>
          </w:p>
          <w:p w:rsidR="008228AD" w:rsidRPr="007923F4" w:rsidRDefault="008228AD" w:rsidP="007923F4">
            <w:pPr>
              <w:pStyle w:val="20"/>
              <w:shd w:val="clear" w:color="auto" w:fill="auto"/>
              <w:spacing w:after="0" w:line="240" w:lineRule="auto"/>
              <w:ind w:left="34"/>
              <w:jc w:val="center"/>
              <w:rPr>
                <w:rStyle w:val="214pt"/>
                <w:sz w:val="24"/>
                <w:szCs w:val="24"/>
              </w:rPr>
            </w:pPr>
            <w:r w:rsidRPr="007923F4">
              <w:rPr>
                <w:rStyle w:val="214pt"/>
                <w:sz w:val="24"/>
                <w:szCs w:val="24"/>
              </w:rPr>
              <w:t>Краснозерского района Новосибирской области</w:t>
            </w:r>
          </w:p>
          <w:p w:rsidR="008228AD" w:rsidRPr="007923F4" w:rsidRDefault="008228AD" w:rsidP="007923F4">
            <w:pPr>
              <w:pStyle w:val="20"/>
              <w:shd w:val="clear" w:color="auto" w:fill="auto"/>
              <w:spacing w:after="0" w:line="240" w:lineRule="auto"/>
              <w:ind w:left="34"/>
              <w:jc w:val="center"/>
              <w:rPr>
                <w:color w:val="C00000"/>
                <w:sz w:val="24"/>
                <w:szCs w:val="24"/>
              </w:rPr>
            </w:pPr>
            <w:r w:rsidRPr="007923F4">
              <w:rPr>
                <w:rStyle w:val="214pt"/>
                <w:sz w:val="24"/>
                <w:szCs w:val="24"/>
              </w:rPr>
              <w:t>«Детско-юношеская спортивная школа»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контроля (надзора) в сфере автомобильного и городского наземного электрического транспорта, обеспечения безопасных условий при перевозках пассажиров и грузов на автомобильном транспорте.</w:t>
            </w:r>
          </w:p>
        </w:tc>
        <w:tc>
          <w:tcPr>
            <w:tcW w:w="1701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Плановая</w:t>
            </w:r>
          </w:p>
        </w:tc>
        <w:tc>
          <w:tcPr>
            <w:tcW w:w="1843" w:type="dxa"/>
          </w:tcPr>
          <w:p w:rsidR="008228AD" w:rsidRPr="007923F4" w:rsidRDefault="008228AD" w:rsidP="007923F4">
            <w:pPr>
              <w:autoSpaceDE w:val="0"/>
              <w:autoSpaceDN w:val="0"/>
              <w:adjustRightInd w:val="0"/>
              <w:spacing w:after="3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1" w:name="OLE_LINK5"/>
            <w:bookmarkStart w:id="2" w:name="OLE_LINK6"/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02.11.2018</w:t>
            </w:r>
            <w:bookmarkEnd w:id="1"/>
            <w:bookmarkEnd w:id="2"/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bookmarkStart w:id="3" w:name="OLE_LINK7"/>
            <w:bookmarkStart w:id="4" w:name="OLE_LINK8"/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-30.11.2018г.</w:t>
            </w:r>
            <w:bookmarkEnd w:id="3"/>
            <w:bookmarkEnd w:id="4"/>
          </w:p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8228AD" w:rsidRPr="007923F4" w:rsidRDefault="008228AD" w:rsidP="007923F4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color w:val="000000"/>
                <w:sz w:val="24"/>
                <w:szCs w:val="24"/>
              </w:rPr>
              <w:t>Выездная</w:t>
            </w:r>
          </w:p>
        </w:tc>
        <w:tc>
          <w:tcPr>
            <w:tcW w:w="2870" w:type="dxa"/>
          </w:tcPr>
          <w:p w:rsidR="008228AD" w:rsidRPr="007923F4" w:rsidRDefault="008228AD" w:rsidP="007923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Управлении государственного автомобильного и дорожного надзора</w:t>
            </w:r>
          </w:p>
          <w:p w:rsidR="008228AD" w:rsidRPr="007923F4" w:rsidRDefault="008228AD" w:rsidP="007923F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23F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Федеральной службы по надзору в сфере транспорта</w:t>
            </w:r>
          </w:p>
          <w:p w:rsidR="008228AD" w:rsidRPr="007923F4" w:rsidRDefault="008228AD" w:rsidP="007923F4">
            <w:pPr>
              <w:autoSpaceDE w:val="0"/>
              <w:autoSpaceDN w:val="0"/>
              <w:adjustRightInd w:val="0"/>
              <w:spacing w:after="30" w:line="24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228AD" w:rsidRPr="00A2199E" w:rsidRDefault="008228AD" w:rsidP="005E159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8228AD" w:rsidRPr="00A2199E" w:rsidSect="00FD2BC3"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527DF"/>
    <w:multiLevelType w:val="hybridMultilevel"/>
    <w:tmpl w:val="E430A3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4B5"/>
    <w:rsid w:val="00001C53"/>
    <w:rsid w:val="00016C95"/>
    <w:rsid w:val="00020F74"/>
    <w:rsid w:val="0005416C"/>
    <w:rsid w:val="00055BBA"/>
    <w:rsid w:val="000C5E32"/>
    <w:rsid w:val="000F062F"/>
    <w:rsid w:val="001028E4"/>
    <w:rsid w:val="00134729"/>
    <w:rsid w:val="00136F0C"/>
    <w:rsid w:val="0014187E"/>
    <w:rsid w:val="001852A4"/>
    <w:rsid w:val="00191105"/>
    <w:rsid w:val="001D30D0"/>
    <w:rsid w:val="001D7EDA"/>
    <w:rsid w:val="001F205D"/>
    <w:rsid w:val="00200B40"/>
    <w:rsid w:val="00260A2C"/>
    <w:rsid w:val="00264FF0"/>
    <w:rsid w:val="002A7839"/>
    <w:rsid w:val="002B4B6A"/>
    <w:rsid w:val="002B4BDB"/>
    <w:rsid w:val="002B4CD8"/>
    <w:rsid w:val="002C36BC"/>
    <w:rsid w:val="002D2F2C"/>
    <w:rsid w:val="002E7D80"/>
    <w:rsid w:val="00316645"/>
    <w:rsid w:val="00352E11"/>
    <w:rsid w:val="003613E8"/>
    <w:rsid w:val="003661D0"/>
    <w:rsid w:val="003716DA"/>
    <w:rsid w:val="003C2898"/>
    <w:rsid w:val="003D228C"/>
    <w:rsid w:val="004555E6"/>
    <w:rsid w:val="00471944"/>
    <w:rsid w:val="0047576E"/>
    <w:rsid w:val="004873DA"/>
    <w:rsid w:val="004C3160"/>
    <w:rsid w:val="004D2559"/>
    <w:rsid w:val="004E53AC"/>
    <w:rsid w:val="004F7732"/>
    <w:rsid w:val="00514384"/>
    <w:rsid w:val="005573CB"/>
    <w:rsid w:val="00581261"/>
    <w:rsid w:val="00582E82"/>
    <w:rsid w:val="00586A0E"/>
    <w:rsid w:val="00592D5D"/>
    <w:rsid w:val="00597313"/>
    <w:rsid w:val="00597A16"/>
    <w:rsid w:val="005A3593"/>
    <w:rsid w:val="005D01A5"/>
    <w:rsid w:val="005E159F"/>
    <w:rsid w:val="00612B69"/>
    <w:rsid w:val="00635334"/>
    <w:rsid w:val="00657E66"/>
    <w:rsid w:val="00667D52"/>
    <w:rsid w:val="00680F2E"/>
    <w:rsid w:val="00686202"/>
    <w:rsid w:val="006B6E15"/>
    <w:rsid w:val="006C68DC"/>
    <w:rsid w:val="007124B5"/>
    <w:rsid w:val="0071729D"/>
    <w:rsid w:val="00747581"/>
    <w:rsid w:val="00750929"/>
    <w:rsid w:val="007923F4"/>
    <w:rsid w:val="007B238D"/>
    <w:rsid w:val="007C49E4"/>
    <w:rsid w:val="007E77E5"/>
    <w:rsid w:val="007F7D9D"/>
    <w:rsid w:val="008010BA"/>
    <w:rsid w:val="008228AD"/>
    <w:rsid w:val="00856F32"/>
    <w:rsid w:val="00860280"/>
    <w:rsid w:val="00876AEB"/>
    <w:rsid w:val="008C59FC"/>
    <w:rsid w:val="008E3B93"/>
    <w:rsid w:val="008F2629"/>
    <w:rsid w:val="00901038"/>
    <w:rsid w:val="00911DD7"/>
    <w:rsid w:val="009164F9"/>
    <w:rsid w:val="00932062"/>
    <w:rsid w:val="0094061C"/>
    <w:rsid w:val="009532E4"/>
    <w:rsid w:val="0095788C"/>
    <w:rsid w:val="00976818"/>
    <w:rsid w:val="009A32C9"/>
    <w:rsid w:val="009A4C17"/>
    <w:rsid w:val="009A62EC"/>
    <w:rsid w:val="009C29B0"/>
    <w:rsid w:val="009E208D"/>
    <w:rsid w:val="00A07E46"/>
    <w:rsid w:val="00A2199E"/>
    <w:rsid w:val="00A42C5A"/>
    <w:rsid w:val="00A7166C"/>
    <w:rsid w:val="00A7653B"/>
    <w:rsid w:val="00AA1687"/>
    <w:rsid w:val="00AA3106"/>
    <w:rsid w:val="00B110EB"/>
    <w:rsid w:val="00B121EB"/>
    <w:rsid w:val="00B12CE8"/>
    <w:rsid w:val="00B22664"/>
    <w:rsid w:val="00B26952"/>
    <w:rsid w:val="00B35DD2"/>
    <w:rsid w:val="00B4775C"/>
    <w:rsid w:val="00B91EC7"/>
    <w:rsid w:val="00BA3F27"/>
    <w:rsid w:val="00BB500D"/>
    <w:rsid w:val="00BD0CC4"/>
    <w:rsid w:val="00BD3789"/>
    <w:rsid w:val="00BE5630"/>
    <w:rsid w:val="00BF17A8"/>
    <w:rsid w:val="00C005F1"/>
    <w:rsid w:val="00C02292"/>
    <w:rsid w:val="00C02518"/>
    <w:rsid w:val="00C10E23"/>
    <w:rsid w:val="00C225D0"/>
    <w:rsid w:val="00C27F82"/>
    <w:rsid w:val="00C37CDF"/>
    <w:rsid w:val="00C42218"/>
    <w:rsid w:val="00C52402"/>
    <w:rsid w:val="00C60F0E"/>
    <w:rsid w:val="00C6577B"/>
    <w:rsid w:val="00C90431"/>
    <w:rsid w:val="00C915CF"/>
    <w:rsid w:val="00C92891"/>
    <w:rsid w:val="00CB157D"/>
    <w:rsid w:val="00CD211D"/>
    <w:rsid w:val="00CE1B02"/>
    <w:rsid w:val="00CE743A"/>
    <w:rsid w:val="00D00080"/>
    <w:rsid w:val="00D91E11"/>
    <w:rsid w:val="00DC170A"/>
    <w:rsid w:val="00DC631D"/>
    <w:rsid w:val="00E028B9"/>
    <w:rsid w:val="00E20D9A"/>
    <w:rsid w:val="00E23309"/>
    <w:rsid w:val="00E23A20"/>
    <w:rsid w:val="00E23F98"/>
    <w:rsid w:val="00E31652"/>
    <w:rsid w:val="00E41136"/>
    <w:rsid w:val="00E516A7"/>
    <w:rsid w:val="00E86FEB"/>
    <w:rsid w:val="00E96727"/>
    <w:rsid w:val="00EA165D"/>
    <w:rsid w:val="00EB19A7"/>
    <w:rsid w:val="00EF0080"/>
    <w:rsid w:val="00EF3156"/>
    <w:rsid w:val="00F112E1"/>
    <w:rsid w:val="00F40EE1"/>
    <w:rsid w:val="00F47790"/>
    <w:rsid w:val="00F50663"/>
    <w:rsid w:val="00F50834"/>
    <w:rsid w:val="00F65335"/>
    <w:rsid w:val="00F84806"/>
    <w:rsid w:val="00F85CA4"/>
    <w:rsid w:val="00FD2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CE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4B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22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856F32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112E1"/>
    <w:rPr>
      <w:rFonts w:cs="Times New Roman"/>
      <w:color w:val="0000FF"/>
      <w:u w:val="singl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597313"/>
    <w:rPr>
      <w:rFonts w:ascii="Times New Roman" w:hAnsi="Times New Roman" w:cs="Times New Roman"/>
      <w:shd w:val="clear" w:color="auto" w:fill="FFFFFF"/>
    </w:rPr>
  </w:style>
  <w:style w:type="character" w:customStyle="1" w:styleId="214pt">
    <w:name w:val="Основной текст (2) + 14 pt"/>
    <w:basedOn w:val="2"/>
    <w:uiPriority w:val="99"/>
    <w:rsid w:val="00597313"/>
    <w:rPr>
      <w:color w:val="000000"/>
      <w:spacing w:val="0"/>
      <w:w w:val="100"/>
      <w:position w:val="0"/>
      <w:sz w:val="28"/>
      <w:szCs w:val="28"/>
      <w:lang w:val="ru-RU" w:eastAsia="ru-RU"/>
    </w:rPr>
  </w:style>
  <w:style w:type="paragraph" w:customStyle="1" w:styleId="20">
    <w:name w:val="Основной текст (2)"/>
    <w:basedOn w:val="Normal"/>
    <w:link w:val="2"/>
    <w:uiPriority w:val="99"/>
    <w:rsid w:val="00597313"/>
    <w:pPr>
      <w:widowControl w:val="0"/>
      <w:shd w:val="clear" w:color="auto" w:fill="FFFFFF"/>
      <w:spacing w:after="300" w:line="240" w:lineRule="atLeast"/>
    </w:pPr>
    <w:rPr>
      <w:rFonts w:ascii="Times New Roman" w:hAnsi="Times New Roman"/>
    </w:rPr>
  </w:style>
  <w:style w:type="paragraph" w:customStyle="1" w:styleId="Standard">
    <w:name w:val="Standard"/>
    <w:uiPriority w:val="99"/>
    <w:rsid w:val="00FD2BC3"/>
    <w:pPr>
      <w:widowControl w:val="0"/>
      <w:suppressAutoHyphens/>
      <w:autoSpaceDN w:val="0"/>
    </w:pPr>
    <w:rPr>
      <w:rFonts w:ascii="Arial" w:eastAsia="SimSun" w:hAnsi="Arial" w:cs="Mangal"/>
      <w:kern w:val="3"/>
      <w:sz w:val="21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410</TotalTime>
  <Pages>5</Pages>
  <Words>1152</Words>
  <Characters>6572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гЫ</cp:lastModifiedBy>
  <cp:revision>59</cp:revision>
  <cp:lastPrinted>2018-12-06T02:04:00Z</cp:lastPrinted>
  <dcterms:created xsi:type="dcterms:W3CDTF">2017-08-28T08:26:00Z</dcterms:created>
  <dcterms:modified xsi:type="dcterms:W3CDTF">2018-12-14T02:48:00Z</dcterms:modified>
</cp:coreProperties>
</file>